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E2B01" w14:textId="77777777" w:rsidR="00133693" w:rsidRDefault="00F30100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PAGE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3369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133693">
        <w:rPr>
          <w:rFonts w:ascii="Times New Roman" w:hAnsi="Times New Roman" w:cs="Times New Roman"/>
          <w:sz w:val="24"/>
          <w:szCs w:val="24"/>
        </w:rPr>
        <w:t>fl.1406)</w:t>
      </w:r>
    </w:p>
    <w:p w14:paraId="0394B5D6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Fotheringhay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B107881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EBDBAF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5794EE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Oundle</w:t>
      </w:r>
    </w:p>
    <w:p w14:paraId="0AF92576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Maud </w:t>
      </w:r>
      <w:proofErr w:type="spellStart"/>
      <w:r>
        <w:rPr>
          <w:rFonts w:ascii="Times New Roman" w:hAnsi="Times New Roman" w:cs="Times New Roman"/>
          <w:sz w:val="24"/>
          <w:szCs w:val="24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Watir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31EDFC9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5FF4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19-65)</w:t>
      </w:r>
    </w:p>
    <w:p w14:paraId="227BD32D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611ED2" w14:textId="77777777" w:rsidR="00133693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E81DFA" w14:textId="77777777" w:rsidR="00133693" w:rsidRPr="00893EDF" w:rsidRDefault="00133693" w:rsidP="00133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4C2C91A6" w14:textId="46D2E8CB" w:rsidR="00BA00AB" w:rsidRPr="00F3010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F301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5067C" w14:textId="77777777" w:rsidR="00F30100" w:rsidRDefault="00F30100" w:rsidP="009139A6">
      <w:r>
        <w:separator/>
      </w:r>
    </w:p>
  </w:endnote>
  <w:endnote w:type="continuationSeparator" w:id="0">
    <w:p w14:paraId="7C2F9902" w14:textId="77777777" w:rsidR="00F30100" w:rsidRDefault="00F3010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EBD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D76D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A9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C6DCF" w14:textId="77777777" w:rsidR="00F30100" w:rsidRDefault="00F30100" w:rsidP="009139A6">
      <w:r>
        <w:separator/>
      </w:r>
    </w:p>
  </w:footnote>
  <w:footnote w:type="continuationSeparator" w:id="0">
    <w:p w14:paraId="431DAA32" w14:textId="77777777" w:rsidR="00F30100" w:rsidRDefault="00F3010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44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6D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91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100"/>
    <w:rsid w:val="000666E0"/>
    <w:rsid w:val="0013369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30100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D2CD9"/>
  <w15:chartTrackingRefBased/>
  <w15:docId w15:val="{E56EEF69-F1B1-427B-A74B-0A898A3C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36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172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2022-03-15T16:20:00Z</dcterms:created>
  <dcterms:modified xsi:type="dcterms:W3CDTF">2022-03-15T19:12:00Z</dcterms:modified>
</cp:coreProperties>
</file>